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BA74A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KIRKEBY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95D9CEC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Thornton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Pickeringlith</w:t>
      </w:r>
      <w:proofErr w:type="spellEnd"/>
      <w:r>
        <w:rPr>
          <w:rFonts w:ascii="Times New Roman" w:hAnsi="Times New Roman" w:cs="Times New Roman"/>
          <w:sz w:val="24"/>
          <w:szCs w:val="24"/>
        </w:rPr>
        <w:t>, Yorkshire. Yeoman.</w:t>
      </w:r>
    </w:p>
    <w:p w14:paraId="3759D7CF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</w:p>
    <w:p w14:paraId="0CB90462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</w:p>
    <w:p w14:paraId="30E9D175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1467</w:t>
      </w:r>
      <w:r>
        <w:rPr>
          <w:rFonts w:ascii="Times New Roman" w:hAnsi="Times New Roman" w:cs="Times New Roman"/>
          <w:sz w:val="24"/>
          <w:szCs w:val="24"/>
        </w:rPr>
        <w:tab/>
        <w:t>He was one of those who assaulted Ralph Eyre(q.v.) at Kirby Misperton and</w:t>
      </w:r>
    </w:p>
    <w:p w14:paraId="151555A4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took him to Kirkbymoorside and imprisoned him there.</w:t>
      </w:r>
    </w:p>
    <w:p w14:paraId="6E8329C6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p.2)</w:t>
      </w:r>
    </w:p>
    <w:p w14:paraId="38E68FC9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</w:p>
    <w:p w14:paraId="0026D96E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</w:p>
    <w:p w14:paraId="6D700868" w14:textId="77777777" w:rsidR="00216B08" w:rsidRDefault="00216B08" w:rsidP="00216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2021</w:t>
      </w:r>
    </w:p>
    <w:p w14:paraId="71D441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87DBA" w14:textId="77777777" w:rsidR="00216B08" w:rsidRDefault="00216B08" w:rsidP="009139A6">
      <w:r>
        <w:separator/>
      </w:r>
    </w:p>
  </w:endnote>
  <w:endnote w:type="continuationSeparator" w:id="0">
    <w:p w14:paraId="06D81CB3" w14:textId="77777777" w:rsidR="00216B08" w:rsidRDefault="00216B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17E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E32A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03A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20638" w14:textId="77777777" w:rsidR="00216B08" w:rsidRDefault="00216B08" w:rsidP="009139A6">
      <w:r>
        <w:separator/>
      </w:r>
    </w:p>
  </w:footnote>
  <w:footnote w:type="continuationSeparator" w:id="0">
    <w:p w14:paraId="4C9E6DE2" w14:textId="77777777" w:rsidR="00216B08" w:rsidRDefault="00216B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9E1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566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3D8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08"/>
    <w:rsid w:val="000666E0"/>
    <w:rsid w:val="00216B08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305A"/>
  <w15:chartTrackingRefBased/>
  <w15:docId w15:val="{5AA17987-383C-4376-A75A-3DA0355FB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B0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2021-03-01T12:03:00Z</dcterms:created>
  <dcterms:modified xsi:type="dcterms:W3CDTF">2021-03-01T12:04:00Z</dcterms:modified>
</cp:coreProperties>
</file>